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77954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WYKEHAM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516722B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</w:p>
    <w:p w14:paraId="0926AF9F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</w:p>
    <w:p w14:paraId="2C2C0BA1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Oxfordshire and Berkshire. </w:t>
      </w:r>
    </w:p>
    <w:p w14:paraId="30C6E10D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p.215)</w:t>
      </w:r>
    </w:p>
    <w:p w14:paraId="58B48716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</w:p>
    <w:p w14:paraId="20AF4F41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</w:p>
    <w:p w14:paraId="0080388C" w14:textId="77777777" w:rsidR="00307FCA" w:rsidRDefault="00307FCA" w:rsidP="0030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2021</w:t>
      </w:r>
    </w:p>
    <w:p w14:paraId="512229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8301" w14:textId="77777777" w:rsidR="00307FCA" w:rsidRDefault="00307FCA" w:rsidP="009139A6">
      <w:r>
        <w:separator/>
      </w:r>
    </w:p>
  </w:endnote>
  <w:endnote w:type="continuationSeparator" w:id="0">
    <w:p w14:paraId="5EE048D6" w14:textId="77777777" w:rsidR="00307FCA" w:rsidRDefault="00307F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018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246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76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6BDA" w14:textId="77777777" w:rsidR="00307FCA" w:rsidRDefault="00307FCA" w:rsidP="009139A6">
      <w:r>
        <w:separator/>
      </w:r>
    </w:p>
  </w:footnote>
  <w:footnote w:type="continuationSeparator" w:id="0">
    <w:p w14:paraId="03A0DF38" w14:textId="77777777" w:rsidR="00307FCA" w:rsidRDefault="00307F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72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8C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D4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CA"/>
    <w:rsid w:val="000666E0"/>
    <w:rsid w:val="002510B7"/>
    <w:rsid w:val="00307FC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F370"/>
  <w15:chartTrackingRefBased/>
  <w15:docId w15:val="{4AEE00AD-011C-42A6-95C9-E9FE6E21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FC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2021-10-05T18:52:00Z</dcterms:created>
  <dcterms:modified xsi:type="dcterms:W3CDTF">2021-10-05T18:52:00Z</dcterms:modified>
</cp:coreProperties>
</file>